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3DEBF" w14:textId="77777777" w:rsidR="00AB1D59" w:rsidRDefault="00AB1D59" w:rsidP="00AB1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BARBOUR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0A84F68B" w14:textId="77777777" w:rsidR="00AB1D59" w:rsidRDefault="00AB1D59" w:rsidP="00AB1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Hereford. Wax chandler.</w:t>
      </w:r>
    </w:p>
    <w:p w14:paraId="29F2EBF8" w14:textId="77777777" w:rsidR="00AB1D59" w:rsidRDefault="00AB1D59" w:rsidP="00AB1D59">
      <w:pPr>
        <w:pStyle w:val="NoSpacing"/>
        <w:rPr>
          <w:rFonts w:cs="Times New Roman"/>
          <w:szCs w:val="24"/>
        </w:rPr>
      </w:pPr>
    </w:p>
    <w:p w14:paraId="675348C8" w14:textId="77777777" w:rsidR="00AB1D59" w:rsidRDefault="00AB1D59" w:rsidP="00AB1D59">
      <w:pPr>
        <w:pStyle w:val="NoSpacing"/>
        <w:rPr>
          <w:rFonts w:cs="Times New Roman"/>
          <w:szCs w:val="24"/>
        </w:rPr>
      </w:pPr>
    </w:p>
    <w:p w14:paraId="011C09A3" w14:textId="77777777" w:rsidR="00AB1D59" w:rsidRDefault="00AB1D59" w:rsidP="00AB1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 xml:space="preserve">Henry Meton(q.v.) brought a plaint of trespass and assault against him and </w:t>
      </w:r>
    </w:p>
    <w:p w14:paraId="2BAA51B0" w14:textId="77777777" w:rsidR="00AB1D59" w:rsidRPr="0059423E" w:rsidRDefault="00AB1D59" w:rsidP="00AB1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11 others.</w:t>
      </w:r>
    </w:p>
    <w:p w14:paraId="400C8B81" w14:textId="77777777" w:rsidR="00AB1D59" w:rsidRDefault="00AB1D59" w:rsidP="00AB1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A2462">
          <w:rPr>
            <w:rStyle w:val="Hyperlink"/>
            <w:rFonts w:cs="Times New Roman"/>
            <w:szCs w:val="24"/>
          </w:rPr>
          <w:t>http://aalt.law.uh.edu/Indices/CP40Indices/CP40no837/CP40no837Pl.htm</w:t>
        </w:r>
      </w:hyperlink>
      <w:r>
        <w:rPr>
          <w:rFonts w:cs="Times New Roman"/>
          <w:szCs w:val="24"/>
        </w:rPr>
        <w:t xml:space="preserve"> )</w:t>
      </w:r>
    </w:p>
    <w:p w14:paraId="3C50AC8B" w14:textId="77777777" w:rsidR="00AB1D59" w:rsidRDefault="00AB1D59" w:rsidP="00AB1D59">
      <w:pPr>
        <w:pStyle w:val="NoSpacing"/>
        <w:rPr>
          <w:rFonts w:cs="Times New Roman"/>
          <w:szCs w:val="24"/>
        </w:rPr>
      </w:pPr>
    </w:p>
    <w:p w14:paraId="7DF81607" w14:textId="77777777" w:rsidR="00AB1D59" w:rsidRDefault="00AB1D59" w:rsidP="00AB1D59">
      <w:pPr>
        <w:pStyle w:val="NoSpacing"/>
        <w:rPr>
          <w:rFonts w:cs="Times New Roman"/>
          <w:szCs w:val="24"/>
        </w:rPr>
      </w:pPr>
    </w:p>
    <w:p w14:paraId="3171F9F6" w14:textId="77777777" w:rsidR="00AB1D59" w:rsidRDefault="00AB1D59" w:rsidP="00AB1D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2025</w:t>
      </w:r>
    </w:p>
    <w:p w14:paraId="4887B3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CB26" w14:textId="77777777" w:rsidR="00AB1D59" w:rsidRDefault="00AB1D59" w:rsidP="009139A6">
      <w:r>
        <w:separator/>
      </w:r>
    </w:p>
  </w:endnote>
  <w:endnote w:type="continuationSeparator" w:id="0">
    <w:p w14:paraId="4EA371C0" w14:textId="77777777" w:rsidR="00AB1D59" w:rsidRDefault="00AB1D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9A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30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B3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FB2C5" w14:textId="77777777" w:rsidR="00AB1D59" w:rsidRDefault="00AB1D59" w:rsidP="009139A6">
      <w:r>
        <w:separator/>
      </w:r>
    </w:p>
  </w:footnote>
  <w:footnote w:type="continuationSeparator" w:id="0">
    <w:p w14:paraId="2BAFEEE5" w14:textId="77777777" w:rsidR="00AB1D59" w:rsidRDefault="00AB1D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92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2DE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862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59"/>
    <w:rsid w:val="000666E0"/>
    <w:rsid w:val="001F788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B1D5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73A6C"/>
  <w15:chartTrackingRefBased/>
  <w15:docId w15:val="{533D4F60-DA48-4480-95B5-DC1564B3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1D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2025-02-20T20:42:00Z</dcterms:created>
  <dcterms:modified xsi:type="dcterms:W3CDTF">2025-02-20T20:43:00Z</dcterms:modified>
</cp:coreProperties>
</file>